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90F" w:rsidRPr="00513FE6" w:rsidRDefault="0005590F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90F" w:rsidRPr="00513FE6" w:rsidRDefault="000559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05590F" w:rsidRPr="00513FE6" w:rsidRDefault="0005590F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05590F" w:rsidRPr="00513FE6" w:rsidRDefault="0005590F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05590F" w:rsidRDefault="0005590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05590F" w:rsidRPr="00E40E79" w:rsidRDefault="0005590F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05590F" w:rsidRPr="00513FE6" w:rsidRDefault="0005590F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2671</w:t>
      </w:r>
    </w:p>
    <w:p w:rsidR="0005590F" w:rsidRPr="003C0768" w:rsidRDefault="0005590F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05590F" w:rsidRPr="00E40E79" w:rsidRDefault="0005590F" w:rsidP="00B05BA8">
      <w:pPr>
        <w:rPr>
          <w:rFonts w:ascii="Century" w:hAnsi="Century"/>
          <w:sz w:val="18"/>
          <w:szCs w:val="26"/>
          <w:lang w:val="uk-UA"/>
        </w:rPr>
      </w:pPr>
    </w:p>
    <w:p w:rsidR="0005590F" w:rsidRPr="003C0768" w:rsidRDefault="000559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05590F" w:rsidRPr="00E40E79" w:rsidRDefault="0005590F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05590F" w:rsidRPr="003C0768" w:rsidRDefault="0005590F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Гриняк Володимиру Павловичу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05590F" w:rsidRPr="003C0768" w:rsidRDefault="0005590F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5590F" w:rsidRDefault="0005590F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11,2561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4620983900:33:000:0020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05590F" w:rsidRPr="007C76DF" w:rsidRDefault="000559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Гриняк Володимиру Павловичу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05590F" w:rsidRPr="003C0768" w:rsidRDefault="000559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05590F" w:rsidRPr="003C0768" w:rsidRDefault="0005590F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05590F" w:rsidRDefault="0005590F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05590F" w:rsidRPr="003C0768" w:rsidRDefault="0005590F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05590F" w:rsidRDefault="0005590F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05590F" w:rsidSect="0005590F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05590F" w:rsidRPr="003C0768" w:rsidRDefault="0005590F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05590F" w:rsidRPr="003C0768" w:rsidSect="0005590F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05590F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20BCA51-3D8B-45EF-BA75-5C1D9D20F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322</Words>
  <Characters>2297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